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0B5B" w14:textId="77777777" w:rsidR="00AE4F64" w:rsidRDefault="00AE4F64" w:rsidP="00AE4F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50B574C7" w14:textId="77777777" w:rsidR="00AE4F64" w:rsidRDefault="00AE4F64" w:rsidP="00AE4F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Castle Rising, Norfolk.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5C4DE483" w14:textId="77777777" w:rsidR="00AE4F64" w:rsidRDefault="00AE4F64" w:rsidP="00AE4F64">
      <w:pPr>
        <w:pStyle w:val="NoSpacing"/>
        <w:rPr>
          <w:rFonts w:cs="Times New Roman"/>
          <w:szCs w:val="24"/>
        </w:rPr>
      </w:pPr>
    </w:p>
    <w:p w14:paraId="334456D9" w14:textId="77777777" w:rsidR="00AE4F64" w:rsidRDefault="00AE4F64" w:rsidP="00AE4F64">
      <w:pPr>
        <w:pStyle w:val="NoSpacing"/>
        <w:rPr>
          <w:rFonts w:cs="Times New Roman"/>
          <w:szCs w:val="24"/>
        </w:rPr>
      </w:pPr>
    </w:p>
    <w:p w14:paraId="5FC493D4" w14:textId="77777777" w:rsidR="00AE4F64" w:rsidRDefault="00AE4F64" w:rsidP="00AE4F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 xml:space="preserve">Thomas Danyell, esquire(q.v.), brought a plaint of trespass in a free warren </w:t>
      </w:r>
    </w:p>
    <w:p w14:paraId="1368136B" w14:textId="77777777" w:rsidR="00AE4F64" w:rsidRDefault="00AE4F64" w:rsidP="00AE4F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11 others.</w:t>
      </w:r>
    </w:p>
    <w:p w14:paraId="1ABDBCD3" w14:textId="77777777" w:rsidR="00AE4F64" w:rsidRDefault="00AE4F64" w:rsidP="00AE4F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B7338">
          <w:rPr>
            <w:rStyle w:val="Hyperlink"/>
            <w:rFonts w:cs="Times New Roman"/>
            <w:szCs w:val="24"/>
          </w:rPr>
          <w:t>https://waalt.uh.edu/index.php/CP40/748</w:t>
        </w:r>
      </w:hyperlink>
      <w:r>
        <w:rPr>
          <w:rFonts w:cs="Times New Roman"/>
          <w:szCs w:val="24"/>
        </w:rPr>
        <w:t xml:space="preserve"> )</w:t>
      </w:r>
    </w:p>
    <w:p w14:paraId="7C01B308" w14:textId="77777777" w:rsidR="00AE4F64" w:rsidRDefault="00AE4F64" w:rsidP="00AE4F64">
      <w:pPr>
        <w:pStyle w:val="NoSpacing"/>
        <w:rPr>
          <w:rFonts w:cs="Times New Roman"/>
          <w:szCs w:val="24"/>
        </w:rPr>
      </w:pPr>
    </w:p>
    <w:p w14:paraId="683E2593" w14:textId="77777777" w:rsidR="00AE4F64" w:rsidRDefault="00AE4F64" w:rsidP="00AE4F64">
      <w:pPr>
        <w:pStyle w:val="NoSpacing"/>
        <w:rPr>
          <w:rFonts w:cs="Times New Roman"/>
          <w:szCs w:val="24"/>
        </w:rPr>
      </w:pPr>
    </w:p>
    <w:p w14:paraId="3334795B" w14:textId="77777777" w:rsidR="00AE4F64" w:rsidRDefault="00AE4F64" w:rsidP="00AE4F6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February 2025</w:t>
      </w:r>
    </w:p>
    <w:p w14:paraId="0742C3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070E2" w14:textId="77777777" w:rsidR="00AE4F64" w:rsidRDefault="00AE4F64" w:rsidP="009139A6">
      <w:r>
        <w:separator/>
      </w:r>
    </w:p>
  </w:endnote>
  <w:endnote w:type="continuationSeparator" w:id="0">
    <w:p w14:paraId="04DE5B34" w14:textId="77777777" w:rsidR="00AE4F64" w:rsidRDefault="00AE4F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1D3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05F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04F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CF5E6" w14:textId="77777777" w:rsidR="00AE4F64" w:rsidRDefault="00AE4F64" w:rsidP="009139A6">
      <w:r>
        <w:separator/>
      </w:r>
    </w:p>
  </w:footnote>
  <w:footnote w:type="continuationSeparator" w:id="0">
    <w:p w14:paraId="20A15AC3" w14:textId="77777777" w:rsidR="00AE4F64" w:rsidRDefault="00AE4F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5A7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85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3C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F64"/>
    <w:rsid w:val="000666E0"/>
    <w:rsid w:val="00160E9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4F64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59DAE"/>
  <w15:chartTrackingRefBased/>
  <w15:docId w15:val="{9A38D926-F133-4E25-8964-DC3BE8AF4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4F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2025-02-09T20:21:00Z</dcterms:created>
  <dcterms:modified xsi:type="dcterms:W3CDTF">2025-02-09T20:22:00Z</dcterms:modified>
</cp:coreProperties>
</file>